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4A376" w14:textId="77777777" w:rsidR="000D505E" w:rsidRDefault="000D505E" w:rsidP="000D50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fl.1400-2)</w:t>
      </w:r>
    </w:p>
    <w:p w14:paraId="01AFC16F" w14:textId="77777777" w:rsidR="000D505E" w:rsidRDefault="000D505E" w:rsidP="000D50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St.Michael’s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Irstead</w:t>
      </w:r>
      <w:proofErr w:type="spellEnd"/>
      <w:r>
        <w:rPr>
          <w:rFonts w:cs="Times New Roman"/>
          <w:szCs w:val="24"/>
        </w:rPr>
        <w:t>, Norfolk.</w:t>
      </w:r>
    </w:p>
    <w:p w14:paraId="4E9C7173" w14:textId="77777777" w:rsidR="000D505E" w:rsidRDefault="000D505E" w:rsidP="000D505E">
      <w:pPr>
        <w:pStyle w:val="NoSpacing"/>
        <w:jc w:val="both"/>
        <w:rPr>
          <w:rFonts w:cs="Times New Roman"/>
          <w:szCs w:val="24"/>
        </w:rPr>
      </w:pPr>
    </w:p>
    <w:p w14:paraId="62B93679" w14:textId="77777777" w:rsidR="000D505E" w:rsidRDefault="000D505E" w:rsidP="000D505E">
      <w:pPr>
        <w:pStyle w:val="NoSpacing"/>
        <w:jc w:val="both"/>
        <w:rPr>
          <w:rFonts w:cs="Times New Roman"/>
          <w:szCs w:val="24"/>
        </w:rPr>
      </w:pPr>
    </w:p>
    <w:p w14:paraId="766BADCD" w14:textId="77777777" w:rsidR="000D505E" w:rsidRDefault="000D505E" w:rsidP="000D50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1400</w:t>
      </w:r>
      <w:r>
        <w:rPr>
          <w:rFonts w:cs="Times New Roman"/>
          <w:szCs w:val="24"/>
        </w:rPr>
        <w:tab/>
        <w:t>He became Vicar.</w:t>
      </w:r>
    </w:p>
    <w:p w14:paraId="1BF77641" w14:textId="77777777" w:rsidR="000D505E" w:rsidRDefault="000D505E" w:rsidP="000D50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7F805AED" w14:textId="77777777" w:rsidR="000D505E" w:rsidRDefault="000D505E" w:rsidP="000D505E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A2D2297" w14:textId="77777777" w:rsidR="000D505E" w:rsidRDefault="000D505E" w:rsidP="000D505E">
      <w:pPr>
        <w:pStyle w:val="NoSpacing"/>
        <w:rPr>
          <w:rFonts w:cs="Times New Roman"/>
          <w:szCs w:val="24"/>
        </w:rPr>
      </w:pPr>
    </w:p>
    <w:p w14:paraId="3094FBA9" w14:textId="77777777" w:rsidR="000D505E" w:rsidRDefault="000D505E" w:rsidP="000D505E">
      <w:pPr>
        <w:pStyle w:val="NoSpacing"/>
        <w:rPr>
          <w:rFonts w:cs="Times New Roman"/>
          <w:szCs w:val="24"/>
        </w:rPr>
      </w:pPr>
    </w:p>
    <w:p w14:paraId="5E873F29" w14:textId="77777777" w:rsidR="000D505E" w:rsidRDefault="000D505E" w:rsidP="000D50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12E61C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5CA9C" w14:textId="77777777" w:rsidR="000D505E" w:rsidRDefault="000D505E" w:rsidP="009139A6">
      <w:r>
        <w:separator/>
      </w:r>
    </w:p>
  </w:endnote>
  <w:endnote w:type="continuationSeparator" w:id="0">
    <w:p w14:paraId="13CECA42" w14:textId="77777777" w:rsidR="000D505E" w:rsidRDefault="000D50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ED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03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AD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2585" w14:textId="77777777" w:rsidR="000D505E" w:rsidRDefault="000D505E" w:rsidP="009139A6">
      <w:r>
        <w:separator/>
      </w:r>
    </w:p>
  </w:footnote>
  <w:footnote w:type="continuationSeparator" w:id="0">
    <w:p w14:paraId="1FB02C31" w14:textId="77777777" w:rsidR="000D505E" w:rsidRDefault="000D50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17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93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60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05E"/>
    <w:rsid w:val="000666E0"/>
    <w:rsid w:val="000D505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6246D"/>
  <w15:chartTrackingRefBased/>
  <w15:docId w15:val="{28FC2E0D-589E-4DFB-9B88-93D360AF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2024-01-28T17:32:00Z</dcterms:created>
  <dcterms:modified xsi:type="dcterms:W3CDTF">2024-01-28T17:33:00Z</dcterms:modified>
</cp:coreProperties>
</file>